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eines Spielplatzgerätes an der Grillhütte in Siershahn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eines Kinderspielplatzgerätes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